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4E50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MARGERY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6E122076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Stoke by Ipswich. Yeoman.</w:t>
      </w:r>
    </w:p>
    <w:p w14:paraId="4874410F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F0AF65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859273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Fulthorp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the threat of</w:t>
      </w:r>
    </w:p>
    <w:p w14:paraId="39504109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violence against him and 12 others.</w:t>
      </w:r>
    </w:p>
    <w:p w14:paraId="56DBC864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8A3812A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9F041F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6DE743" w14:textId="77777777" w:rsidR="00487C5C" w:rsidRDefault="00487C5C" w:rsidP="00487C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2022</w:t>
      </w:r>
    </w:p>
    <w:p w14:paraId="280C72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9206" w14:textId="77777777" w:rsidR="00487C5C" w:rsidRDefault="00487C5C" w:rsidP="009139A6">
      <w:r>
        <w:separator/>
      </w:r>
    </w:p>
  </w:endnote>
  <w:endnote w:type="continuationSeparator" w:id="0">
    <w:p w14:paraId="69E8A6C1" w14:textId="77777777" w:rsidR="00487C5C" w:rsidRDefault="00487C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7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D70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CC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1942A" w14:textId="77777777" w:rsidR="00487C5C" w:rsidRDefault="00487C5C" w:rsidP="009139A6">
      <w:r>
        <w:separator/>
      </w:r>
    </w:p>
  </w:footnote>
  <w:footnote w:type="continuationSeparator" w:id="0">
    <w:p w14:paraId="7976E5DC" w14:textId="77777777" w:rsidR="00487C5C" w:rsidRDefault="00487C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67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B6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AF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5C"/>
    <w:rsid w:val="000666E0"/>
    <w:rsid w:val="002510B7"/>
    <w:rsid w:val="00487C5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2732"/>
  <w15:chartTrackingRefBased/>
  <w15:docId w15:val="{DE1CC06A-A258-4622-852A-2E38A101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7C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2022-07-29T14:45:00Z</dcterms:created>
  <dcterms:modified xsi:type="dcterms:W3CDTF">2022-07-29T14:46:00Z</dcterms:modified>
</cp:coreProperties>
</file>